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1822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FORNFELD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718B907D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Yeoman.</w:t>
      </w:r>
    </w:p>
    <w:p w14:paraId="1232F7D6" w14:textId="77777777" w:rsidR="00BE6F30" w:rsidRDefault="00BE6F30" w:rsidP="00BE6F30">
      <w:pPr>
        <w:pStyle w:val="NoSpacing"/>
        <w:rPr>
          <w:rFonts w:cs="Times New Roman"/>
          <w:szCs w:val="24"/>
        </w:rPr>
      </w:pPr>
    </w:p>
    <w:p w14:paraId="485A79EC" w14:textId="77777777" w:rsidR="00BE6F30" w:rsidRDefault="00BE6F30" w:rsidP="00BE6F30">
      <w:pPr>
        <w:pStyle w:val="NoSpacing"/>
        <w:rPr>
          <w:rFonts w:cs="Times New Roman"/>
          <w:szCs w:val="24"/>
        </w:rPr>
      </w:pPr>
    </w:p>
    <w:p w14:paraId="520440E1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Brewes</w:t>
      </w:r>
      <w:proofErr w:type="spellEnd"/>
      <w:r>
        <w:rPr>
          <w:rFonts w:cs="Times New Roman"/>
          <w:szCs w:val="24"/>
        </w:rPr>
        <w:t xml:space="preserve"> of London, fishmonger(q.v.), brought a plaint of</w:t>
      </w:r>
    </w:p>
    <w:p w14:paraId="0839D208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embracery against him and 11 others.</w:t>
      </w:r>
    </w:p>
    <w:p w14:paraId="2D3B2BAA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66B6A">
          <w:rPr>
            <w:rStyle w:val="Hyperlink"/>
            <w:rFonts w:cs="Times New Roman"/>
            <w:szCs w:val="24"/>
          </w:rPr>
          <w:t>https://waalt.uh.edu/index.php/IDXCP40no798</w:t>
        </w:r>
      </w:hyperlink>
      <w:r>
        <w:rPr>
          <w:rFonts w:cs="Times New Roman"/>
          <w:szCs w:val="24"/>
        </w:rPr>
        <w:t xml:space="preserve"> )</w:t>
      </w:r>
    </w:p>
    <w:p w14:paraId="5206D96C" w14:textId="77777777" w:rsidR="00BE6F30" w:rsidRDefault="00BE6F30" w:rsidP="00BE6F30">
      <w:pPr>
        <w:pStyle w:val="NoSpacing"/>
        <w:rPr>
          <w:rFonts w:cs="Times New Roman"/>
          <w:szCs w:val="24"/>
        </w:rPr>
      </w:pPr>
    </w:p>
    <w:p w14:paraId="6BCFD4B4" w14:textId="77777777" w:rsidR="00BE6F30" w:rsidRDefault="00BE6F30" w:rsidP="00BE6F30">
      <w:pPr>
        <w:pStyle w:val="NoSpacing"/>
        <w:rPr>
          <w:rFonts w:cs="Times New Roman"/>
          <w:szCs w:val="24"/>
        </w:rPr>
      </w:pPr>
    </w:p>
    <w:p w14:paraId="1F2000BE" w14:textId="77777777" w:rsidR="00BE6F30" w:rsidRDefault="00BE6F30" w:rsidP="00BE6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2023</w:t>
      </w:r>
    </w:p>
    <w:p w14:paraId="118242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ADE0D" w14:textId="77777777" w:rsidR="00BE6F30" w:rsidRDefault="00BE6F30" w:rsidP="009139A6">
      <w:r>
        <w:separator/>
      </w:r>
    </w:p>
  </w:endnote>
  <w:endnote w:type="continuationSeparator" w:id="0">
    <w:p w14:paraId="2E2BFC79" w14:textId="77777777" w:rsidR="00BE6F30" w:rsidRDefault="00BE6F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2B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5B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F2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8F302" w14:textId="77777777" w:rsidR="00BE6F30" w:rsidRDefault="00BE6F30" w:rsidP="009139A6">
      <w:r>
        <w:separator/>
      </w:r>
    </w:p>
  </w:footnote>
  <w:footnote w:type="continuationSeparator" w:id="0">
    <w:p w14:paraId="3A187B64" w14:textId="77777777" w:rsidR="00BE6F30" w:rsidRDefault="00BE6F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F2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7C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65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3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6F3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DCFD4"/>
  <w15:chartTrackingRefBased/>
  <w15:docId w15:val="{F55DCD7B-5327-420B-B4B4-66288777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6F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2023-04-19T15:18:00Z</dcterms:created>
  <dcterms:modified xsi:type="dcterms:W3CDTF">2023-04-19T15:18:00Z</dcterms:modified>
</cp:coreProperties>
</file>